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北京市大兴区黄村镇党群工作办公室科室</w:t>
      </w:r>
    </w:p>
    <w:p>
      <w:pPr>
        <w:ind w:firstLine="960" w:firstLineChars="3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——2025年度黄村镇干部培训项目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项目申报单位（科室）：党群工作办公室科室（党建）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2025年度黄村镇干部培训项目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党群工作办公室（党建）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娄蕊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69252417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对照《干部教育培训工作条例》、《全国干部教育培训规划（2023—2027年）》、《关于贯彻落实〈2019—2023年全国党员教育培训工作规划〉的若干措施》等相关培训要求，2025年将持续打造“善成黄村”品牌，进一步打造全链条递进式培养体系，进一步提高机关、村社、镇属企业等工作人员综合素质，通过邀请专家学者授课、专题研讨、现场教学、实践锻炼、异地教学等多种方式，举办新入职干部培训班、后备干部培训班、中青年干部培训班、干部进高校专题培训班、基层党组织书记培训班，进一步提升干部政治素养和理论水平、增强干部领导能力和执行力、提高干部业务水平和创新能力，培养一支高素质、专业化的干部队伍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新入职干部培训班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后备干部培训班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中青年干部培训班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机关干部进高校专题培训班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基层党组织书记培训班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71.58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1.2025年度黄村镇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新入职干部培训班。培训对象为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2025年新入职干部及2024年入职未参加培训干部，预计培训人员30人，工作人员2人，培训时间3天。其中：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师资费：1.5万元/期*1期=1.5万元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住宿费、伙食费、场地、资料、交通等费用：550元/人天*32人*3=5.28万元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合计：6.78万元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2.2025年度黄村镇后备干部培训班。培训对象为机关、村、社区镇属企业后备干部，预计培训人员120人，分两期每期3天。其中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师资费：1.5万元/期*2期=3万元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住宿费、伙食费、场地、资料、交通等费用：550元/人天*120人*3天=19.8万元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合计：22.8万元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3.2025年度黄村镇中青年干部培训班。培训对象为机关科级以上干部和40岁以下在编在岗机关干部，预计参加培训人员220人，每个季度举办一期，共4期，每期0.5天。其中：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师资费：0.4万元/期*4期=1.6万元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合计：1.6万元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4.2025年度机关干部进高校专题培训班。继续推进机关干部进高校，联合京内高校联合办班，组织机关干部进高校提升机关干部综合素质能力。预计参加人员60人，培训时间7天。其中：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住宿费、伙食费、场地、资料、交通等费用：550元/人天*60人*7=23.1万元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师资费：5万元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合计：28.1万元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5.2025年度黄村镇基层党组织书记培训班。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培训对象为镇域内所有基层党组织书记，预计培训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100人，每期50人，培训时间3天，共2期。其中：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住宿费：340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元人/天*100人*2天=6.8万元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餐费：130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/人/天*100人*3天=3.9万元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师资费：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6000元/期*2期=1.2万元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资料费：0.4万元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合计：12.3万元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4FB4723"/>
    <w:rsid w:val="2F471EE1"/>
    <w:rsid w:val="308113CB"/>
    <w:rsid w:val="34B53ED7"/>
    <w:rsid w:val="4F815F87"/>
    <w:rsid w:val="534E3B68"/>
    <w:rsid w:val="54F9326F"/>
    <w:rsid w:val="550010B5"/>
    <w:rsid w:val="59467262"/>
    <w:rsid w:val="5A1727FA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杨倩。</cp:lastModifiedBy>
  <cp:lastPrinted>2018-09-07T03:15:00Z</cp:lastPrinted>
  <dcterms:modified xsi:type="dcterms:W3CDTF">2024-09-13T06:50:27Z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